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9D7" w:rsidRDefault="00315A6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8165E" w:rsidRPr="0078165E">
        <w:rPr>
          <w:rFonts w:cs="Arial"/>
          <w:b/>
          <w:sz w:val="24"/>
          <w:szCs w:val="24"/>
        </w:rPr>
        <w:t>107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 w:rsidR="0078165E">
        <w:rPr>
          <w:rFonts w:eastAsia="SimSun"/>
          <w:b/>
          <w:i/>
          <w:sz w:val="28"/>
          <w:lang w:val="en-US" w:eastAsia="zh-CN"/>
        </w:rPr>
        <w:t>192</w:t>
      </w:r>
      <w:r w:rsidR="00C57869">
        <w:rPr>
          <w:rFonts w:eastAsia="SimSun"/>
          <w:b/>
          <w:i/>
          <w:sz w:val="28"/>
          <w:lang w:val="en-US" w:eastAsia="zh-CN"/>
        </w:rPr>
        <w:t>5</w:t>
      </w:r>
    </w:p>
    <w:p w:rsidR="009159D7" w:rsidRDefault="0078165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78165E">
        <w:rPr>
          <w:rFonts w:ascii="Arial" w:hAnsi="Arial" w:cs="Arial"/>
          <w:b/>
          <w:bCs/>
          <w:sz w:val="24"/>
          <w:lang w:val="it-IT"/>
        </w:rPr>
        <w:t>Malta, Malta, 19th May 2025 - 23rd May 2025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9159D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12</w:t>
            </w:r>
            <w:r>
              <w:rPr>
                <w:i/>
                <w:sz w:val="14"/>
              </w:rPr>
              <w:t>.0</w:t>
            </w:r>
          </w:p>
        </w:tc>
      </w:tr>
      <w:tr w:rsidR="009159D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9159D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9D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159D7" w:rsidRDefault="00315A6F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78165E" w:rsidRPr="0088452D">
              <w:t>PC</w:t>
            </w:r>
            <w:r w:rsidR="00C57869">
              <w:t>1.5</w:t>
            </w:r>
            <w:r w:rsidR="0078165E" w:rsidRPr="0088452D">
              <w:t xml:space="preserve"> </w:t>
            </w:r>
            <w:r w:rsidR="00F875E2">
              <w:t>NRCA</w:t>
            </w:r>
            <w:r w:rsidR="0078165E" w:rsidRPr="0088452D">
              <w:t xml:space="preserve"> </w:t>
            </w:r>
            <w:r w:rsidR="00F875E2">
              <w:t>2 bands combos</w:t>
            </w:r>
          </w:p>
        </w:tc>
      </w:tr>
      <w:tr w:rsidR="009159D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59D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9159D7" w:rsidRDefault="0078165E">
            <w:pPr>
              <w:pStyle w:val="CRCoverPage"/>
              <w:spacing w:after="0"/>
              <w:ind w:left="100"/>
            </w:pPr>
            <w:r w:rsidRPr="0078165E"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159D7" w:rsidRDefault="0078165E">
            <w:pPr>
              <w:pStyle w:val="CRCoverPage"/>
              <w:spacing w:after="0"/>
              <w:ind w:left="100"/>
            </w:pPr>
            <w:r w:rsidRPr="0078165E">
              <w:t>2025-05-23</w:t>
            </w:r>
          </w:p>
        </w:tc>
      </w:tr>
    </w:tbl>
    <w:p w:rsidR="009159D7" w:rsidRDefault="009159D7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9159D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9159D7" w:rsidRDefault="00315A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78165E" w:rsidRDefault="0078165E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C57869" w:rsidRDefault="00C57869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78165E" w:rsidRDefault="009159D7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315A6F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Pr="00244F89" w:rsidRDefault="00244F89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F875E2" w:rsidRPr="00F875E2" w:rsidRDefault="00F875E2" w:rsidP="00F875E2">
            <w:pPr>
              <w:pStyle w:val="CRCoverPage"/>
              <w:spacing w:after="0"/>
              <w:rPr>
                <w:caps/>
              </w:rPr>
            </w:pPr>
            <w:r w:rsidRPr="00F875E2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="003B2F26">
              <w:rPr>
                <w:caps/>
              </w:rPr>
              <w:t>3</w:t>
            </w:r>
            <w:r w:rsidRPr="00F875E2">
              <w:rPr>
                <w:caps/>
              </w:rPr>
              <w:t>A-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77A/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 PC</w:t>
            </w:r>
            <w:r w:rsidR="003B2F26">
              <w:rPr>
                <w:caps/>
              </w:rPr>
              <w:t>1.5</w:t>
            </w:r>
            <w:r w:rsidRPr="00F875E2">
              <w:rPr>
                <w:caps/>
              </w:rPr>
              <w:t>,</w:t>
            </w:r>
          </w:p>
          <w:p w:rsidR="003B2F26" w:rsidRPr="003B2F26" w:rsidRDefault="003B2F26" w:rsidP="003B2F26">
            <w:pPr>
              <w:pStyle w:val="CRCoverPage"/>
              <w:spacing w:after="0"/>
              <w:rPr>
                <w:caps/>
              </w:rPr>
            </w:pPr>
            <w:r w:rsidRPr="00F875E2">
              <w:rPr>
                <w:caps/>
              </w:rPr>
              <w:t>CA_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28A-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77A/</w:t>
            </w:r>
            <w:r>
              <w:rPr>
                <w:lang w:val="en-US"/>
              </w:rPr>
              <w:t>n</w:t>
            </w:r>
            <w:r w:rsidRPr="00F875E2">
              <w:rPr>
                <w:caps/>
              </w:rPr>
              <w:t>77 PC</w:t>
            </w:r>
            <w:r>
              <w:rPr>
                <w:caps/>
              </w:rPr>
              <w:t>1.5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9159D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159D7" w:rsidRDefault="00315A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9159D7" w:rsidRDefault="00315A6F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159D7" w:rsidRDefault="00315A6F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</w:pPr>
          </w:p>
        </w:tc>
      </w:tr>
      <w:tr w:rsidR="009159D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9D7" w:rsidRDefault="009159D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9159D7" w:rsidRDefault="009159D7" w:rsidP="0078165E">
      <w:pPr>
        <w:pStyle w:val="CRCoverPage"/>
        <w:rPr>
          <w:i/>
          <w:iCs/>
          <w:color w:val="FF0000"/>
          <w:lang w:val="en-US"/>
        </w:rPr>
      </w:pPr>
    </w:p>
    <w:sectPr w:rsidR="009159D7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1B8E" w:rsidRDefault="003C1B8E">
      <w:pPr>
        <w:spacing w:after="0"/>
      </w:pPr>
      <w:r>
        <w:separator/>
      </w:r>
    </w:p>
  </w:endnote>
  <w:endnote w:type="continuationSeparator" w:id="0">
    <w:p w:rsidR="003C1B8E" w:rsidRDefault="003C1B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9D7" w:rsidRDefault="00315A6F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1B8E" w:rsidRDefault="003C1B8E">
      <w:pPr>
        <w:spacing w:after="0"/>
      </w:pPr>
      <w:r>
        <w:separator/>
      </w:r>
    </w:p>
  </w:footnote>
  <w:footnote w:type="continuationSeparator" w:id="0">
    <w:p w:rsidR="003C1B8E" w:rsidRDefault="003C1B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59D7" w:rsidRDefault="009159D7">
    <w:pPr>
      <w:pStyle w:val="afe"/>
    </w:pPr>
  </w:p>
  <w:p w:rsidR="009159D7" w:rsidRDefault="009159D7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4F89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5A6F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B2F26"/>
    <w:rsid w:val="003C1B8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65E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59D7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2E4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57869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0A7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5E2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6EE2BCA"/>
    <w:rsid w:val="27BF730C"/>
    <w:rsid w:val="28517DB3"/>
    <w:rsid w:val="2B887546"/>
    <w:rsid w:val="2E2E26AD"/>
    <w:rsid w:val="30E61DD3"/>
    <w:rsid w:val="351854D7"/>
    <w:rsid w:val="37400CD9"/>
    <w:rsid w:val="378811F9"/>
    <w:rsid w:val="495F731D"/>
    <w:rsid w:val="4A0F03AD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DD89CB"/>
  <w15:docId w15:val="{B10F3318-65EA-4879-9277-55AB62C45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AF6CB0-F801-46FE-B371-ABA2E68B6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102</Words>
  <Characters>583</Characters>
  <Application>Microsoft Office Word</Application>
  <DocSecurity>0</DocSecurity>
  <Lines>4</Lines>
  <Paragraphs>1</Paragraphs>
  <ScaleCrop>false</ScaleCrop>
  <Company>ETSI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scv605</cp:lastModifiedBy>
  <cp:revision>12</cp:revision>
  <cp:lastPrinted>2020-02-05T15:54:00Z</cp:lastPrinted>
  <dcterms:created xsi:type="dcterms:W3CDTF">2022-09-02T09:30:00Z</dcterms:created>
  <dcterms:modified xsi:type="dcterms:W3CDTF">2025-05-22T07:46:00Z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39AFFCCABC904C6FAF77AB7D9C88DB49</vt:lpwstr>
  </property>
  <property fmtid="{D5CDD505-2E9C-101B-9397-08002B2CF9AE}" pid="4" name="ContentTypeId">
    <vt:lpwstr>0x0101003AA7AC0C743A294CADF60F661720E3E6</vt:lpwstr>
  </property>
</Properties>
</file>